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01C" w:rsidRDefault="00CC16CC">
      <w:r w:rsidRPr="00564F01">
        <w:rPr>
          <w:rFonts w:ascii="Arial" w:hAnsi="Arial" w:cs="Arial"/>
          <w:noProof/>
          <w:lang w:eastAsia="en-GB"/>
        </w:rPr>
        <w:drawing>
          <wp:inline distT="0" distB="0" distL="0" distR="0" wp14:anchorId="7B32CE91" wp14:editId="672B90A7">
            <wp:extent cx="7248525" cy="4476321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626" cy="4475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001C" w:rsidSect="00CC16CC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6CC"/>
    <w:rsid w:val="0068001C"/>
    <w:rsid w:val="00CC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16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6C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16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6C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3F17BA03.dotm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Highways Agency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Simpson, Emma</dc:creator>
  <cp:lastModifiedBy>Simpson, Emma</cp:lastModifiedBy>
  <cp:revision>1</cp:revision>
  <dcterms:created xsi:type="dcterms:W3CDTF">2017-10-12T13:39:00Z</dcterms:created>
  <dcterms:modified xsi:type="dcterms:W3CDTF">2017-10-12T13:40:00Z</dcterms:modified>
</cp:coreProperties>
</file>